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778" w:rsidRDefault="002F5778" w:rsidP="002F57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ROCKE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2F5778" w:rsidRDefault="002F5778" w:rsidP="002F57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5778" w:rsidRDefault="002F5778" w:rsidP="002F57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5778" w:rsidRDefault="002F5778" w:rsidP="002F57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Feb.1420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Ilchester</w:t>
      </w:r>
      <w:proofErr w:type="spellEnd"/>
      <w:r>
        <w:rPr>
          <w:rFonts w:ascii="Times New Roman" w:hAnsi="Times New Roman" w:cs="Times New Roman"/>
          <w:sz w:val="24"/>
          <w:szCs w:val="24"/>
        </w:rPr>
        <w:t>, Somerset,</w:t>
      </w:r>
    </w:p>
    <w:p w:rsidR="002F5778" w:rsidRDefault="002F5778" w:rsidP="002F57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John Keynes, senior(q.v.).</w:t>
      </w:r>
    </w:p>
    <w:p w:rsidR="002F5778" w:rsidRDefault="002F5778" w:rsidP="002F57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21-324)</w:t>
      </w:r>
    </w:p>
    <w:p w:rsidR="002F5778" w:rsidRDefault="002F5778" w:rsidP="002F57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5778" w:rsidRDefault="002F5778" w:rsidP="002F57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5778" w:rsidRPr="003D0A60" w:rsidRDefault="002F5778" w:rsidP="002F57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March 2016</w:t>
      </w:r>
    </w:p>
    <w:p w:rsidR="006B2F86" w:rsidRPr="002F5778" w:rsidRDefault="002F577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2F577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778" w:rsidRDefault="002F5778" w:rsidP="00E71FC3">
      <w:pPr>
        <w:spacing w:after="0" w:line="240" w:lineRule="auto"/>
      </w:pPr>
      <w:r>
        <w:separator/>
      </w:r>
    </w:p>
  </w:endnote>
  <w:endnote w:type="continuationSeparator" w:id="0">
    <w:p w:rsidR="002F5778" w:rsidRDefault="002F577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778" w:rsidRDefault="002F5778" w:rsidP="00E71FC3">
      <w:pPr>
        <w:spacing w:after="0" w:line="240" w:lineRule="auto"/>
      </w:pPr>
      <w:r>
        <w:separator/>
      </w:r>
    </w:p>
  </w:footnote>
  <w:footnote w:type="continuationSeparator" w:id="0">
    <w:p w:rsidR="002F5778" w:rsidRDefault="002F577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778"/>
    <w:rsid w:val="002F577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B7D96"/>
  <w15:chartTrackingRefBased/>
  <w15:docId w15:val="{0C6C52DD-63CD-4E37-AF5B-E0274F359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2016-03-27T20:27:00Z</dcterms:created>
  <dcterms:modified xsi:type="dcterms:W3CDTF">2016-03-27T20:28:00Z</dcterms:modified>
</cp:coreProperties>
</file>